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92BCB" w14:textId="3CB69687" w:rsidR="006D572C" w:rsidRDefault="006D572C" w:rsidP="007F0CC0">
      <w:pPr>
        <w:jc w:val="left"/>
      </w:pPr>
      <w:r w:rsidRPr="00D55BCB">
        <w:rPr>
          <w:b/>
          <w:bCs/>
        </w:rPr>
        <w:t>Hinweis:</w:t>
      </w:r>
      <w:r>
        <w:t xml:space="preserve"> Die farbig hinterlegten Felder sind auszufüllen.</w:t>
      </w:r>
      <w:r w:rsidR="00F97F4E">
        <w:t xml:space="preserve"> </w:t>
      </w:r>
      <w:r w:rsidR="007F0CC0">
        <w:t>Bei Bedarf sind die Tabellen unter Beibehaltung der fortlaufenden Nummerierung fortzusetzen.</w:t>
      </w:r>
    </w:p>
    <w:p w14:paraId="6A41F4B1" w14:textId="3D81048F" w:rsidR="006D572C" w:rsidRDefault="006D572C" w:rsidP="006D572C">
      <w:pPr>
        <w:pStyle w:val="berschriftInhaltsverzeichnis"/>
      </w:pPr>
      <w:r>
        <w:t xml:space="preserve">Erklärung </w:t>
      </w:r>
      <w:r w:rsidR="00E75ACB">
        <w:t>der Bewerbergemeinschaft</w:t>
      </w:r>
    </w:p>
    <w:p w14:paraId="53454640" w14:textId="77777777" w:rsidR="00962B4D" w:rsidRDefault="00962B4D" w:rsidP="00962B4D">
      <w:r>
        <w:t xml:space="preserve">Die Bewerbergemeinschaft erklärt, dass </w:t>
      </w:r>
    </w:p>
    <w:p w14:paraId="23A4D460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im Fall der Zuschlagserteilung auf ihr Angebot/Auftragserteilung eine </w:t>
      </w:r>
    </w:p>
    <w:p w14:paraId="05743986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  <w:r>
        <w:t>Arbeitsgemeinschaft gebildet wird,</w:t>
      </w:r>
    </w:p>
    <w:p w14:paraId="56CF8A91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</w:p>
    <w:p w14:paraId="7303C20D" w14:textId="77777777" w:rsidR="00962B4D" w:rsidRPr="00575886" w:rsidRDefault="00962B4D" w:rsidP="00962B4D">
      <w:pPr>
        <w:pStyle w:val="Listenabsatz"/>
        <w:numPr>
          <w:ilvl w:val="0"/>
          <w:numId w:val="24"/>
        </w:numPr>
      </w:pPr>
      <w:r>
        <w:t>die nachstehend genannte Person oder Gesellschaft bevollmächtigter Vertreter der Bewerbergemeinschaft ist (anzugeben sind vollständige Firma und Adresse):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6302"/>
      </w:tblGrid>
      <w:tr w:rsidR="00962B4D" w14:paraId="168B2B7B" w14:textId="77777777" w:rsidTr="00962B4D">
        <w:trPr>
          <w:trHeight w:val="654"/>
        </w:trPr>
        <w:tc>
          <w:tcPr>
            <w:tcW w:w="1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23863B5" w14:textId="77777777" w:rsidR="00962B4D" w:rsidRPr="00217CF9" w:rsidRDefault="00962B4D" w:rsidP="005B1077">
            <w:pPr>
              <w:rPr>
                <w:b/>
                <w:bCs/>
              </w:rPr>
            </w:pPr>
            <w:r w:rsidRPr="00217CF9">
              <w:rPr>
                <w:b/>
                <w:bCs/>
              </w:rPr>
              <w:t>Firmenname, Anschrift</w:t>
            </w:r>
          </w:p>
        </w:tc>
        <w:sdt>
          <w:sdtPr>
            <w:id w:val="1100226906"/>
            <w:placeholder>
              <w:docPart w:val="D4A1C1346AEE4BF2973297AFCF765409"/>
            </w:placeholder>
            <w:showingPlcHdr/>
          </w:sdtPr>
          <w:sdtContent>
            <w:tc>
              <w:tcPr>
                <w:tcW w:w="347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85601AC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6A1D6D2A" w14:textId="77777777" w:rsidTr="00962B4D">
        <w:trPr>
          <w:trHeight w:val="673"/>
        </w:trPr>
        <w:tc>
          <w:tcPr>
            <w:tcW w:w="1526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740FDB3B" w14:textId="77777777" w:rsidR="00962B4D" w:rsidRPr="00217CF9" w:rsidRDefault="00962B4D" w:rsidP="005B1077">
            <w:pPr>
              <w:rPr>
                <w:b/>
                <w:bCs/>
              </w:rPr>
            </w:pPr>
            <w:r w:rsidRPr="00217CF9">
              <w:rPr>
                <w:b/>
                <w:bCs/>
              </w:rPr>
              <w:t>Telefon, Telefax:</w:t>
            </w:r>
          </w:p>
        </w:tc>
        <w:sdt>
          <w:sdtPr>
            <w:id w:val="-2136633246"/>
            <w:placeholder>
              <w:docPart w:val="D4A1C1346AEE4BF2973297AFCF765409"/>
            </w:placeholder>
            <w:showingPlcHdr/>
          </w:sdtPr>
          <w:sdtContent>
            <w:tc>
              <w:tcPr>
                <w:tcW w:w="3474" w:type="pct"/>
                <w:tcBorders>
                  <w:left w:val="nil"/>
                  <w:bottom w:val="nil"/>
                  <w:right w:val="nil"/>
                </w:tcBorders>
              </w:tcPr>
              <w:p w14:paraId="1F5A669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05F1CFB5" w14:textId="684DE56C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die Bewerbergemeinschaft aus folgenden </w:t>
      </w:r>
      <w:r w:rsidRPr="00E95E48">
        <w:rPr>
          <w:u w:val="single"/>
        </w:rPr>
        <w:t>Mitgliedern</w:t>
      </w:r>
      <w:r>
        <w:t xml:space="preserve"> besteht (anzugeben sind vollständige Firma und Adresse):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989"/>
        <w:gridCol w:w="2839"/>
        <w:gridCol w:w="2554"/>
        <w:gridCol w:w="2688"/>
      </w:tblGrid>
      <w:tr w:rsidR="00962B4D" w14:paraId="69A0B929" w14:textId="77777777" w:rsidTr="005B1077"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8BA185D" w14:textId="77777777" w:rsidR="00962B4D" w:rsidRDefault="00962B4D" w:rsidP="005B1077"/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64577D0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Firmenname, Anschrift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321219BD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Ansprechpartner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B7243D2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 xml:space="preserve">Telefon, Telefax </w:t>
            </w:r>
          </w:p>
        </w:tc>
      </w:tr>
      <w:tr w:rsidR="00962B4D" w14:paraId="04D789E8" w14:textId="77777777" w:rsidTr="005B1077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5EC4D0F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1.</w:t>
            </w:r>
          </w:p>
        </w:tc>
        <w:sdt>
          <w:sdtPr>
            <w:id w:val="-1264847637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5551941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87539814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0CB6C688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046056520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AEB02CE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B73302A" w14:textId="77777777" w:rsidTr="005B1077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BD2406D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2.</w:t>
            </w:r>
          </w:p>
        </w:tc>
        <w:sdt>
          <w:sdtPr>
            <w:id w:val="512031201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BFE89D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20736868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EF9BFD6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4646094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E415553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4C152B3" w14:textId="77777777" w:rsidTr="005B1077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D0B7B06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3.</w:t>
            </w:r>
          </w:p>
        </w:tc>
        <w:sdt>
          <w:sdtPr>
            <w:id w:val="1312677173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C7B5EC3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37736381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13EF208E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69302982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7C0A686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A560471" w14:textId="77777777" w:rsidTr="005B1077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78E65B5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4.</w:t>
            </w:r>
          </w:p>
        </w:tc>
        <w:sdt>
          <w:sdtPr>
            <w:id w:val="-265922484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CE0B1F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1378046141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23170E38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81337761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46893F81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21AE4635" w14:textId="77777777" w:rsidTr="005B1077">
        <w:tc>
          <w:tcPr>
            <w:tcW w:w="545" w:type="pct"/>
            <w:tcBorders>
              <w:left w:val="nil"/>
              <w:right w:val="nil"/>
            </w:tcBorders>
            <w:shd w:val="clear" w:color="auto" w:fill="BCE4FA" w:themeFill="accent6"/>
          </w:tcPr>
          <w:p w14:paraId="70F52EF3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5.</w:t>
            </w:r>
          </w:p>
        </w:tc>
        <w:sdt>
          <w:sdtPr>
            <w:id w:val="1878280647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left w:val="nil"/>
                  <w:right w:val="nil"/>
                </w:tcBorders>
              </w:tcPr>
              <w:p w14:paraId="0917208F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1076159786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748C03A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900051801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right w:val="nil"/>
                </w:tcBorders>
              </w:tcPr>
              <w:p w14:paraId="1D034657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35C8277C" w14:textId="05ED6314" w:rsidR="00962B4D" w:rsidRDefault="000E1679" w:rsidP="00195317">
      <w:pPr>
        <w:tabs>
          <w:tab w:val="left" w:pos="2025"/>
          <w:tab w:val="left" w:pos="3060"/>
          <w:tab w:val="left" w:pos="5325"/>
        </w:tabs>
      </w:pPr>
      <w:r>
        <w:lastRenderedPageBreak/>
        <w:tab/>
      </w:r>
      <w:r w:rsidR="00270E32">
        <w:tab/>
      </w:r>
      <w:r w:rsidR="00195317">
        <w:tab/>
      </w:r>
    </w:p>
    <w:p w14:paraId="5A9F9DC8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der bevollmächtigte Vertreter die Mitglieder gegenüber dem Auftraggeber rechtsverbindlich </w:t>
      </w:r>
      <w:r w:rsidRPr="00E95E48">
        <w:rPr>
          <w:u w:val="single"/>
        </w:rPr>
        <w:t>vertritt</w:t>
      </w:r>
      <w:r>
        <w:t>,</w:t>
      </w:r>
    </w:p>
    <w:p w14:paraId="3874E46A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  <w:r>
        <w:t xml:space="preserve"> </w:t>
      </w:r>
    </w:p>
    <w:p w14:paraId="776B796A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alle Mitglieder als </w:t>
      </w:r>
      <w:r>
        <w:rPr>
          <w:u w:val="single"/>
        </w:rPr>
        <w:t xml:space="preserve">Gesamtschuldner </w:t>
      </w:r>
      <w:r>
        <w:t xml:space="preserve">haften, </w:t>
      </w:r>
    </w:p>
    <w:p w14:paraId="711DDF93" w14:textId="77777777" w:rsidR="00962B4D" w:rsidRDefault="00962B4D" w:rsidP="00962B4D">
      <w:pPr>
        <w:pStyle w:val="Listenabsatz"/>
        <w:numPr>
          <w:ilvl w:val="0"/>
          <w:numId w:val="0"/>
        </w:numPr>
        <w:ind w:left="644"/>
      </w:pPr>
    </w:p>
    <w:p w14:paraId="22170536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die </w:t>
      </w:r>
      <w:r w:rsidRPr="00A86495">
        <w:rPr>
          <w:u w:val="single"/>
        </w:rPr>
        <w:t>Aufgabenaufteilung</w:t>
      </w:r>
      <w:r>
        <w:t xml:space="preserve"> </w:t>
      </w:r>
      <w:r w:rsidRPr="00A86495">
        <w:t>zwischen</w:t>
      </w:r>
      <w:r w:rsidRPr="00E95E48">
        <w:t xml:space="preserve"> den Mitgliedern</w:t>
      </w:r>
      <w:r>
        <w:t xml:space="preserve"> der Bewerbergemeinschaft wie folgt geplant ist:</w:t>
      </w:r>
    </w:p>
    <w:tbl>
      <w:tblPr>
        <w:tblStyle w:val="Tabellenraster"/>
        <w:tblW w:w="9197" w:type="dxa"/>
        <w:tblLook w:val="04A0" w:firstRow="1" w:lastRow="0" w:firstColumn="1" w:lastColumn="0" w:noHBand="0" w:noVBand="1"/>
      </w:tblPr>
      <w:tblGrid>
        <w:gridCol w:w="2596"/>
        <w:gridCol w:w="6601"/>
      </w:tblGrid>
      <w:tr w:rsidR="00962B4D" w14:paraId="037A63EC" w14:textId="77777777" w:rsidTr="005B1077">
        <w:trPr>
          <w:trHeight w:val="520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82FB75D" w14:textId="77777777" w:rsidR="00962B4D" w:rsidRDefault="00962B4D" w:rsidP="005B1077"/>
        </w:tc>
        <w:tc>
          <w:tcPr>
            <w:tcW w:w="6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99A6752" w14:textId="77777777" w:rsidR="00962B4D" w:rsidRPr="00A86495" w:rsidRDefault="00962B4D" w:rsidP="005B1077">
            <w:r>
              <w:rPr>
                <w:b/>
                <w:bCs/>
              </w:rPr>
              <w:t>Aufgaben</w:t>
            </w:r>
          </w:p>
        </w:tc>
      </w:tr>
      <w:tr w:rsidR="00962B4D" w14:paraId="69C8392A" w14:textId="77777777" w:rsidTr="005B1077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95811E1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1.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12B2A09C" w14:textId="77777777" w:rsidR="00962B4D" w:rsidRDefault="00000000" w:rsidP="005B1077">
            <w:pPr>
              <w:tabs>
                <w:tab w:val="right" w:pos="6385"/>
              </w:tabs>
            </w:pPr>
            <w:sdt>
              <w:sdtPr>
                <w:id w:val="-1435739401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701EEDED" w14:textId="77777777" w:rsidTr="005B1077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4145FED0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2.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354D4363" w14:textId="77777777" w:rsidR="00962B4D" w:rsidRDefault="00000000" w:rsidP="005B1077">
            <w:pPr>
              <w:tabs>
                <w:tab w:val="left" w:pos="5292"/>
              </w:tabs>
            </w:pPr>
            <w:sdt>
              <w:sdtPr>
                <w:id w:val="-169715300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40F10A1F" w14:textId="77777777" w:rsidTr="005B1077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D9A8971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3.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5C97A710" w14:textId="77777777" w:rsidR="00962B4D" w:rsidRDefault="00000000" w:rsidP="005B1077">
            <w:pPr>
              <w:tabs>
                <w:tab w:val="right" w:pos="6385"/>
              </w:tabs>
            </w:pPr>
            <w:sdt>
              <w:sdtPr>
                <w:id w:val="-1171405278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770CDE18" w14:textId="77777777" w:rsidTr="005B1077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A1E2405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4.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7158CF12" w14:textId="77777777" w:rsidR="00962B4D" w:rsidRDefault="00000000" w:rsidP="005B1077">
            <w:pPr>
              <w:tabs>
                <w:tab w:val="right" w:pos="6385"/>
              </w:tabs>
            </w:pPr>
            <w:sdt>
              <w:sdtPr>
                <w:id w:val="194133094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1E657D65" w14:textId="77777777" w:rsidTr="005B1077">
        <w:trPr>
          <w:trHeight w:val="886"/>
        </w:trPr>
        <w:tc>
          <w:tcPr>
            <w:tcW w:w="2596" w:type="dxa"/>
            <w:tcBorders>
              <w:left w:val="nil"/>
              <w:right w:val="nil"/>
            </w:tcBorders>
            <w:shd w:val="clear" w:color="auto" w:fill="BCE4FA" w:themeFill="accent6"/>
          </w:tcPr>
          <w:p w14:paraId="43B148F6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5. Mitglied der Bewerbergemeinschaft  </w:t>
            </w:r>
          </w:p>
        </w:tc>
        <w:tc>
          <w:tcPr>
            <w:tcW w:w="6601" w:type="dxa"/>
            <w:tcBorders>
              <w:left w:val="nil"/>
              <w:right w:val="nil"/>
            </w:tcBorders>
          </w:tcPr>
          <w:p w14:paraId="0348E428" w14:textId="77777777" w:rsidR="00962B4D" w:rsidRDefault="00000000" w:rsidP="005B1077">
            <w:pPr>
              <w:tabs>
                <w:tab w:val="right" w:pos="6385"/>
              </w:tabs>
            </w:pPr>
            <w:sdt>
              <w:sdtPr>
                <w:id w:val="-1982446340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</w:tbl>
    <w:p w14:paraId="36883B46" w14:textId="77777777" w:rsidR="00962B4D" w:rsidRDefault="00962B4D" w:rsidP="00962B4D">
      <w:pPr>
        <w:rPr>
          <w:u w:val="single"/>
        </w:rPr>
      </w:pPr>
      <w:r>
        <w:rPr>
          <w:u w:val="single"/>
        </w:rPr>
        <w:br w:type="page"/>
      </w:r>
    </w:p>
    <w:p w14:paraId="2356C406" w14:textId="77777777" w:rsidR="00962B4D" w:rsidRDefault="00962B4D" w:rsidP="00962B4D">
      <w:r>
        <w:rPr>
          <w:u w:val="single"/>
        </w:rPr>
        <w:lastRenderedPageBreak/>
        <w:t xml:space="preserve">Name </w:t>
      </w:r>
      <w:r>
        <w:t>des Erklärenden (mit Ort/Datum) jedes einzelnen Mitglieds der Bewerbergemeinschaft: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96"/>
        <w:gridCol w:w="2155"/>
        <w:gridCol w:w="2156"/>
        <w:gridCol w:w="2163"/>
      </w:tblGrid>
      <w:tr w:rsidR="00962B4D" w14:paraId="1A3C176F" w14:textId="77777777" w:rsidTr="005B1077">
        <w:trPr>
          <w:cantSplit/>
          <w:trHeight w:val="1134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2AADA9E" w14:textId="77777777" w:rsidR="00962B4D" w:rsidRDefault="00962B4D" w:rsidP="005B1077"/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  <w:vAlign w:val="center"/>
          </w:tcPr>
          <w:p w14:paraId="7F91C153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Ort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  <w:vAlign w:val="center"/>
          </w:tcPr>
          <w:p w14:paraId="15B29CDE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  <w:vAlign w:val="center"/>
          </w:tcPr>
          <w:p w14:paraId="0038B31D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 w:rsidRPr="00682572">
              <w:rPr>
                <w:b/>
                <w:bCs/>
              </w:rPr>
              <w:t>Name des Erklärenden in Textform</w:t>
            </w:r>
          </w:p>
        </w:tc>
      </w:tr>
      <w:tr w:rsidR="00962B4D" w14:paraId="7BF7D8FA" w14:textId="77777777" w:rsidTr="005B1077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E5BC423" w14:textId="77777777" w:rsidR="00962B4D" w:rsidRDefault="00962B4D" w:rsidP="005B1077">
            <w:r w:rsidRPr="00A86495">
              <w:rPr>
                <w:b/>
                <w:bCs/>
              </w:rPr>
              <w:t xml:space="preserve">1. Mitglied der Bewerbergemeinschaft  </w:t>
            </w:r>
          </w:p>
        </w:tc>
        <w:sdt>
          <w:sdtPr>
            <w:rPr>
              <w:highlight w:val="yellow"/>
            </w:rPr>
            <w:id w:val="1436787909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1802725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259185600"/>
            <w:placeholder>
              <w:docPart w:val="D4A1C1346AEE4BF2973297AFCF765409"/>
            </w:placeholder>
            <w:showingPlcHdr/>
          </w:sdt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C6A9DD3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1229059580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1357C8D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23DD5C8C" w14:textId="77777777" w:rsidTr="005B1077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E4BF205" w14:textId="77777777" w:rsidR="00962B4D" w:rsidRDefault="00962B4D" w:rsidP="005B1077">
            <w:r>
              <w:rPr>
                <w:b/>
                <w:bCs/>
              </w:rPr>
              <w:t>2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id w:val="146011147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290914A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970482431"/>
            <w:placeholder>
              <w:docPart w:val="D4A1C1346AEE4BF2973297AFCF765409"/>
            </w:placeholder>
            <w:showingPlcHdr/>
          </w:sdt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F22BE3E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590667330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2E91BD3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7C27F124" w14:textId="77777777" w:rsidTr="005B1077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E343A1A" w14:textId="77777777" w:rsidR="00962B4D" w:rsidRDefault="00962B4D" w:rsidP="005B1077">
            <w:r>
              <w:rPr>
                <w:b/>
                <w:bCs/>
              </w:rPr>
              <w:t>3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-482159040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4A5F015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865600989"/>
            <w:placeholder>
              <w:docPart w:val="D4A1C1346AEE4BF2973297AFCF765409"/>
            </w:placeholder>
            <w:showingPlcHdr/>
          </w:sdt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CF81A30" w14:textId="77777777" w:rsidR="00962B4D" w:rsidRDefault="00962B4D" w:rsidP="005B1077">
                <w:r w:rsidRPr="00D5293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694612416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51184FF" w14:textId="77777777" w:rsidR="00962B4D" w:rsidRDefault="00962B4D" w:rsidP="005B1077">
                <w:r w:rsidRPr="00D5293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3F9403D4" w14:textId="77777777" w:rsidTr="005B1077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35AEF5C" w14:textId="77777777" w:rsidR="00962B4D" w:rsidRDefault="00962B4D" w:rsidP="005B1077">
            <w:r>
              <w:rPr>
                <w:b/>
                <w:bCs/>
              </w:rPr>
              <w:t>4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283781003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29D6ADE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696663607"/>
            <w:placeholder>
              <w:docPart w:val="D4A1C1346AEE4BF2973297AFCF765409"/>
            </w:placeholder>
          </w:sdtPr>
          <w:sdtEndPr>
            <w:rPr>
              <w:highlight w:val="yellow"/>
            </w:rPr>
          </w:sdtEnd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sdt>
                <w:sdtPr>
                  <w:rPr>
                    <w:highlight w:val="yellow"/>
                  </w:rPr>
                  <w:id w:val="-204948798"/>
                  <w:placeholder>
                    <w:docPart w:val="D4A1C1346AEE4BF2973297AFCF765409"/>
                  </w:placeholder>
                  <w:showingPlcHdr/>
                </w:sdtPr>
                <w:sdtContent>
                  <w:p w14:paraId="1C19CDAC" w14:textId="77777777" w:rsidR="00962B4D" w:rsidRDefault="00962B4D" w:rsidP="005B1077">
                    <w:r w:rsidRPr="00682572">
                      <w:rPr>
                        <w:rStyle w:val="Platzhaltertext"/>
                        <w:highlight w:val="yellow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highlight w:val="yellow"/>
            </w:rPr>
            <w:id w:val="1816368163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4F3FF40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826BB9A" w14:textId="77777777" w:rsidTr="005B1077">
        <w:tc>
          <w:tcPr>
            <w:tcW w:w="2596" w:type="dxa"/>
            <w:tcBorders>
              <w:left w:val="nil"/>
              <w:right w:val="nil"/>
            </w:tcBorders>
            <w:shd w:val="clear" w:color="auto" w:fill="BCE4FA" w:themeFill="accent6"/>
          </w:tcPr>
          <w:p w14:paraId="2C63C418" w14:textId="77777777" w:rsidR="00962B4D" w:rsidRDefault="00962B4D" w:rsidP="005B1077">
            <w:r>
              <w:rPr>
                <w:b/>
                <w:bCs/>
              </w:rPr>
              <w:t>5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-2075812014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left w:val="nil"/>
                  <w:right w:val="nil"/>
                </w:tcBorders>
              </w:tcPr>
              <w:p w14:paraId="0A668BAA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1761256536"/>
            <w:placeholder>
              <w:docPart w:val="D4A1C1346AEE4BF2973297AFCF765409"/>
            </w:placeholder>
            <w:showingPlcHdr/>
          </w:sdtPr>
          <w:sdtContent>
            <w:tc>
              <w:tcPr>
                <w:tcW w:w="2156" w:type="dxa"/>
                <w:tcBorders>
                  <w:left w:val="nil"/>
                  <w:right w:val="nil"/>
                </w:tcBorders>
              </w:tcPr>
              <w:p w14:paraId="1B089C0D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1468669036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right w:val="nil"/>
                </w:tcBorders>
              </w:tcPr>
              <w:p w14:paraId="34576767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7044C309" w14:textId="77777777" w:rsidR="00D90E51" w:rsidRDefault="00D90E51" w:rsidP="00D90E51"/>
    <w:sectPr w:rsidR="00D90E51" w:rsidSect="00A073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A60A1" w14:textId="77777777" w:rsidR="00FA2EBA" w:rsidRDefault="00FA2EBA" w:rsidP="00062AE7">
      <w:pPr>
        <w:spacing w:after="0" w:line="240" w:lineRule="auto"/>
      </w:pPr>
      <w:r>
        <w:separator/>
      </w:r>
    </w:p>
  </w:endnote>
  <w:endnote w:type="continuationSeparator" w:id="0">
    <w:p w14:paraId="36FD2E40" w14:textId="77777777" w:rsidR="00FA2EBA" w:rsidRDefault="00FA2EBA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C602" w14:textId="77777777" w:rsidR="00647023" w:rsidRDefault="006470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2C863779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195317">
      <w:rPr>
        <w:noProof/>
        <w:sz w:val="16"/>
        <w:szCs w:val="16"/>
      </w:rPr>
      <w:t>KVBS2_711.00_AUU_TNW FB06 Erklärung Bewerbergemeinschaft 719.04_f_20260408</w:t>
    </w:r>
    <w:r w:rsidRPr="00995D9B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AB0C" w14:textId="77777777" w:rsidR="00647023" w:rsidRDefault="006470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43951" w14:textId="77777777" w:rsidR="00FA2EBA" w:rsidRDefault="00FA2EBA" w:rsidP="00062AE7">
      <w:pPr>
        <w:spacing w:after="0" w:line="240" w:lineRule="auto"/>
      </w:pPr>
      <w:r>
        <w:separator/>
      </w:r>
    </w:p>
  </w:footnote>
  <w:footnote w:type="continuationSeparator" w:id="0">
    <w:p w14:paraId="29627A9A" w14:textId="77777777" w:rsidR="00FA2EBA" w:rsidRDefault="00FA2EBA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D02CF" w14:textId="77777777" w:rsidR="00647023" w:rsidRDefault="006470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7F84B662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AC1D9E">
            <w:rPr>
              <w:b/>
              <w:bCs/>
              <w:color w:val="009FE3" w:themeColor="accent1"/>
              <w:sz w:val="44"/>
              <w:szCs w:val="44"/>
            </w:rPr>
            <w:t>6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65399CC1" w:rsidR="00A073B4" w:rsidRPr="008B4442" w:rsidRDefault="007127EA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</w:rPr>
            <w:t xml:space="preserve">Erklärung </w:t>
          </w:r>
          <w:r w:rsidR="00AC1D9E">
            <w:rPr>
              <w:color w:val="009FE3" w:themeColor="accent1"/>
            </w:rPr>
            <w:t>der Bewerbergemeinschaft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31F9192A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E21050B7243A4E6FB734E041EF42F2A3"/>
              </w:placeholder>
              <w:showingPlcHdr/>
            </w:sdtPr>
            <w:sdtContent>
              <w:r w:rsidR="00075085" w:rsidRPr="00075085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6AE04337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5pt;height:21.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CC84EE9"/>
    <w:multiLevelType w:val="hybridMultilevel"/>
    <w:tmpl w:val="FCC80E0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06A35"/>
    <w:multiLevelType w:val="hybridMultilevel"/>
    <w:tmpl w:val="1F7422A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5594"/>
    <w:multiLevelType w:val="hybridMultilevel"/>
    <w:tmpl w:val="20BC4DC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2A2A97"/>
    <w:multiLevelType w:val="hybridMultilevel"/>
    <w:tmpl w:val="3B8255BA"/>
    <w:lvl w:ilvl="0" w:tplc="0407001B">
      <w:start w:val="1"/>
      <w:numFmt w:val="lowerRoman"/>
      <w:lvlText w:val="%1."/>
      <w:lvlJc w:val="righ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9329A"/>
    <w:multiLevelType w:val="hybridMultilevel"/>
    <w:tmpl w:val="3AB0F4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24D93"/>
    <w:multiLevelType w:val="hybridMultilevel"/>
    <w:tmpl w:val="55143FD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8"/>
  </w:num>
  <w:num w:numId="2" w16cid:durableId="20136143">
    <w:abstractNumId w:val="8"/>
    <w:lvlOverride w:ilvl="0">
      <w:startOverride w:val="1"/>
    </w:lvlOverride>
  </w:num>
  <w:num w:numId="3" w16cid:durableId="1244755585">
    <w:abstractNumId w:val="8"/>
    <w:lvlOverride w:ilvl="0">
      <w:startOverride w:val="1"/>
    </w:lvlOverride>
  </w:num>
  <w:num w:numId="4" w16cid:durableId="1643659075">
    <w:abstractNumId w:val="1"/>
  </w:num>
  <w:num w:numId="5" w16cid:durableId="1862157343">
    <w:abstractNumId w:val="17"/>
  </w:num>
  <w:num w:numId="6" w16cid:durableId="780491728">
    <w:abstractNumId w:val="11"/>
  </w:num>
  <w:num w:numId="7" w16cid:durableId="2134442403">
    <w:abstractNumId w:val="12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3"/>
  </w:num>
  <w:num w:numId="14" w16cid:durableId="1353528937">
    <w:abstractNumId w:val="7"/>
  </w:num>
  <w:num w:numId="15" w16cid:durableId="854265301">
    <w:abstractNumId w:val="5"/>
  </w:num>
  <w:num w:numId="16" w16cid:durableId="418404739">
    <w:abstractNumId w:val="16"/>
  </w:num>
  <w:num w:numId="17" w16cid:durableId="463502983">
    <w:abstractNumId w:val="9"/>
  </w:num>
  <w:num w:numId="18" w16cid:durableId="2092894039">
    <w:abstractNumId w:val="15"/>
  </w:num>
  <w:num w:numId="19" w16cid:durableId="1392844683">
    <w:abstractNumId w:val="18"/>
  </w:num>
  <w:num w:numId="20" w16cid:durableId="1544977797">
    <w:abstractNumId w:val="3"/>
  </w:num>
  <w:num w:numId="21" w16cid:durableId="957024177">
    <w:abstractNumId w:val="19"/>
  </w:num>
  <w:num w:numId="22" w16cid:durableId="1073090942">
    <w:abstractNumId w:val="14"/>
  </w:num>
  <w:num w:numId="23" w16cid:durableId="900213436">
    <w:abstractNumId w:val="10"/>
  </w:num>
  <w:num w:numId="24" w16cid:durableId="1373073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75085"/>
    <w:rsid w:val="00081A99"/>
    <w:rsid w:val="00090C53"/>
    <w:rsid w:val="00094F93"/>
    <w:rsid w:val="00095B93"/>
    <w:rsid w:val="000A00EF"/>
    <w:rsid w:val="000B4365"/>
    <w:rsid w:val="000C6AFA"/>
    <w:rsid w:val="000D1688"/>
    <w:rsid w:val="000E0016"/>
    <w:rsid w:val="000E1679"/>
    <w:rsid w:val="000F3F22"/>
    <w:rsid w:val="0010210A"/>
    <w:rsid w:val="0010274F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95317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0E32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36DFA"/>
    <w:rsid w:val="0036593C"/>
    <w:rsid w:val="00367C18"/>
    <w:rsid w:val="003912D1"/>
    <w:rsid w:val="003969F8"/>
    <w:rsid w:val="003A164A"/>
    <w:rsid w:val="003D5119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54F02"/>
    <w:rsid w:val="00494E36"/>
    <w:rsid w:val="00495C8F"/>
    <w:rsid w:val="004B610E"/>
    <w:rsid w:val="004B757E"/>
    <w:rsid w:val="004D5218"/>
    <w:rsid w:val="004F7431"/>
    <w:rsid w:val="0050248C"/>
    <w:rsid w:val="00515400"/>
    <w:rsid w:val="0053042E"/>
    <w:rsid w:val="00532769"/>
    <w:rsid w:val="00542F59"/>
    <w:rsid w:val="00544DA5"/>
    <w:rsid w:val="00560B4A"/>
    <w:rsid w:val="00567FCF"/>
    <w:rsid w:val="00573238"/>
    <w:rsid w:val="00574620"/>
    <w:rsid w:val="00575886"/>
    <w:rsid w:val="00575AFC"/>
    <w:rsid w:val="00593364"/>
    <w:rsid w:val="00596EB1"/>
    <w:rsid w:val="005B3682"/>
    <w:rsid w:val="005C0831"/>
    <w:rsid w:val="005C738D"/>
    <w:rsid w:val="005E6892"/>
    <w:rsid w:val="00603134"/>
    <w:rsid w:val="00607A42"/>
    <w:rsid w:val="00616900"/>
    <w:rsid w:val="00621555"/>
    <w:rsid w:val="00647023"/>
    <w:rsid w:val="00647F29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6D572C"/>
    <w:rsid w:val="007049CB"/>
    <w:rsid w:val="007127EA"/>
    <w:rsid w:val="007151C4"/>
    <w:rsid w:val="007159C1"/>
    <w:rsid w:val="00731199"/>
    <w:rsid w:val="00744C96"/>
    <w:rsid w:val="007462C3"/>
    <w:rsid w:val="007564A3"/>
    <w:rsid w:val="00760C81"/>
    <w:rsid w:val="007651F5"/>
    <w:rsid w:val="007B2ACF"/>
    <w:rsid w:val="007D3D75"/>
    <w:rsid w:val="007F0CC0"/>
    <w:rsid w:val="007F141C"/>
    <w:rsid w:val="00841A60"/>
    <w:rsid w:val="0084231A"/>
    <w:rsid w:val="00885625"/>
    <w:rsid w:val="00893F7D"/>
    <w:rsid w:val="008A07D7"/>
    <w:rsid w:val="008B4442"/>
    <w:rsid w:val="008C289A"/>
    <w:rsid w:val="008E1004"/>
    <w:rsid w:val="008E3F0B"/>
    <w:rsid w:val="008E7B2B"/>
    <w:rsid w:val="008F5BAF"/>
    <w:rsid w:val="0091561A"/>
    <w:rsid w:val="009274F3"/>
    <w:rsid w:val="00937B18"/>
    <w:rsid w:val="009573CF"/>
    <w:rsid w:val="00961F1B"/>
    <w:rsid w:val="00962B4D"/>
    <w:rsid w:val="0098546B"/>
    <w:rsid w:val="00995D9B"/>
    <w:rsid w:val="00997681"/>
    <w:rsid w:val="00997A8C"/>
    <w:rsid w:val="009A06DF"/>
    <w:rsid w:val="009D6E5B"/>
    <w:rsid w:val="009E631A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778CE"/>
    <w:rsid w:val="00AA098A"/>
    <w:rsid w:val="00AA19D0"/>
    <w:rsid w:val="00AC1D9E"/>
    <w:rsid w:val="00AC32EB"/>
    <w:rsid w:val="00AE7B02"/>
    <w:rsid w:val="00AF2789"/>
    <w:rsid w:val="00B12A7A"/>
    <w:rsid w:val="00B14E15"/>
    <w:rsid w:val="00B20428"/>
    <w:rsid w:val="00B20969"/>
    <w:rsid w:val="00B23BF2"/>
    <w:rsid w:val="00B322D4"/>
    <w:rsid w:val="00B36EF8"/>
    <w:rsid w:val="00B61402"/>
    <w:rsid w:val="00B645C8"/>
    <w:rsid w:val="00B728B8"/>
    <w:rsid w:val="00B73082"/>
    <w:rsid w:val="00B73CD7"/>
    <w:rsid w:val="00B87EC2"/>
    <w:rsid w:val="00BA5C60"/>
    <w:rsid w:val="00BB030D"/>
    <w:rsid w:val="00BB4924"/>
    <w:rsid w:val="00BD05F3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A2004"/>
    <w:rsid w:val="00CB1127"/>
    <w:rsid w:val="00CB4E8A"/>
    <w:rsid w:val="00CD3411"/>
    <w:rsid w:val="00D02ED8"/>
    <w:rsid w:val="00D07444"/>
    <w:rsid w:val="00D25A81"/>
    <w:rsid w:val="00D4557F"/>
    <w:rsid w:val="00D52031"/>
    <w:rsid w:val="00D54582"/>
    <w:rsid w:val="00D64D50"/>
    <w:rsid w:val="00D74AA6"/>
    <w:rsid w:val="00D7796C"/>
    <w:rsid w:val="00D90E51"/>
    <w:rsid w:val="00D94994"/>
    <w:rsid w:val="00DA0DCA"/>
    <w:rsid w:val="00DA1E8F"/>
    <w:rsid w:val="00DC0E1F"/>
    <w:rsid w:val="00DC53A9"/>
    <w:rsid w:val="00DD69B4"/>
    <w:rsid w:val="00E0266C"/>
    <w:rsid w:val="00E47B5E"/>
    <w:rsid w:val="00E63686"/>
    <w:rsid w:val="00E75ACB"/>
    <w:rsid w:val="00E87E64"/>
    <w:rsid w:val="00EB1359"/>
    <w:rsid w:val="00EF1147"/>
    <w:rsid w:val="00F04DED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777C7"/>
    <w:rsid w:val="00F861B7"/>
    <w:rsid w:val="00F86814"/>
    <w:rsid w:val="00F97F4E"/>
    <w:rsid w:val="00FA2EBA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A1C1346AEE4BF2973297AFCF765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A7E47D-0D03-46E5-AC09-00C13BB302F8}"/>
      </w:docPartPr>
      <w:docPartBody>
        <w:p w:rsidR="00034647" w:rsidRDefault="00034647" w:rsidP="00034647">
          <w:pPr>
            <w:pStyle w:val="D4A1C1346AEE4BF2973297AFCF765409"/>
          </w:pPr>
          <w:r w:rsidRPr="00A04F2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1050B7243A4E6FB734E041EF42F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069D6-27C9-4528-ABFF-93433DE7E4AE}"/>
      </w:docPartPr>
      <w:docPartBody>
        <w:p w:rsidR="003207E0" w:rsidRDefault="003207E0" w:rsidP="003207E0">
          <w:pPr>
            <w:pStyle w:val="E21050B7243A4E6FB734E041EF42F2A3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34647"/>
    <w:rsid w:val="00086D55"/>
    <w:rsid w:val="000D1030"/>
    <w:rsid w:val="0010274F"/>
    <w:rsid w:val="00122251"/>
    <w:rsid w:val="00225DAB"/>
    <w:rsid w:val="003207E0"/>
    <w:rsid w:val="004216F2"/>
    <w:rsid w:val="005D329F"/>
    <w:rsid w:val="00600E5C"/>
    <w:rsid w:val="00623983"/>
    <w:rsid w:val="006433A4"/>
    <w:rsid w:val="00741B73"/>
    <w:rsid w:val="00813961"/>
    <w:rsid w:val="009D1042"/>
    <w:rsid w:val="00A24715"/>
    <w:rsid w:val="00B41E39"/>
    <w:rsid w:val="00B73082"/>
    <w:rsid w:val="00C34A48"/>
    <w:rsid w:val="00CD1F79"/>
    <w:rsid w:val="00CD3411"/>
    <w:rsid w:val="00D110F0"/>
    <w:rsid w:val="00D23C1D"/>
    <w:rsid w:val="00DA04DA"/>
    <w:rsid w:val="00E24490"/>
    <w:rsid w:val="00EF1147"/>
    <w:rsid w:val="00F04DED"/>
    <w:rsid w:val="00F74255"/>
    <w:rsid w:val="00F8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207E0"/>
  </w:style>
  <w:style w:type="paragraph" w:customStyle="1" w:styleId="D4A1C1346AEE4BF2973297AFCF765409">
    <w:name w:val="D4A1C1346AEE4BF2973297AFCF765409"/>
    <w:rsid w:val="000346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1050B7243A4E6FB734E041EF42F2A3">
    <w:name w:val="E21050B7243A4E6FB734E041EF42F2A3"/>
    <w:rsid w:val="003207E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FC514-19AF-46A2-98D3-B6B72C85C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3</Pages>
  <Words>471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127</cp:revision>
  <cp:lastPrinted>2023-01-23T14:03:00Z</cp:lastPrinted>
  <dcterms:created xsi:type="dcterms:W3CDTF">2022-11-03T11:01:00Z</dcterms:created>
  <dcterms:modified xsi:type="dcterms:W3CDTF">2026-04-08T08:20:00Z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